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proofErr w:type="gramStart"/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соответствии с требованиями ГОСТ </w:t>
      </w:r>
      <w:proofErr w:type="gramStart"/>
      <w:r>
        <w:rPr>
          <w:rFonts w:ascii="Arial" w:eastAsia="MS Mincho" w:hAnsi="Arial" w:cs="Arial"/>
          <w:b/>
          <w:bCs/>
        </w:rPr>
        <w:t>Р</w:t>
      </w:r>
      <w:proofErr w:type="gramEnd"/>
      <w:r>
        <w:rPr>
          <w:rFonts w:ascii="Arial" w:eastAsia="MS Mincho" w:hAnsi="Arial" w:cs="Arial"/>
          <w:b/>
          <w:bCs/>
        </w:rPr>
        <w:t xml:space="preserve"> 52290-2004)</w:t>
      </w:r>
    </w:p>
    <w:p w:rsidR="001842E0" w:rsidRDefault="00BB6330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Береговая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B6330">
        <w:rPr>
          <w:i/>
          <w:iCs/>
        </w:rPr>
        <w:t>От 0+0 до 0+422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47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4"/>
        <w:gridCol w:w="1584"/>
        <w:gridCol w:w="2644"/>
        <w:gridCol w:w="816"/>
        <w:gridCol w:w="689"/>
        <w:gridCol w:w="812"/>
        <w:gridCol w:w="1326"/>
        <w:gridCol w:w="658"/>
        <w:gridCol w:w="819"/>
        <w:gridCol w:w="732"/>
      </w:tblGrid>
      <w:tr w:rsidR="001842E0" w:rsidRPr="00A34BF1" w:rsidTr="00A34BF1">
        <w:trPr>
          <w:trHeight w:val="22"/>
          <w:tblHeader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A34BF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A34BF1"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A34BF1" w:rsidTr="00A34BF1">
        <w:trPr>
          <w:trHeight w:val="22"/>
          <w:tblHeader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34BF1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0+163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0+186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0+283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0+306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Запрещающие знаки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0+11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0+73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0+163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B633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330" w:rsidRPr="00A34BF1" w:rsidRDefault="00BB633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A34BF1" w:rsidTr="00A34BF1">
        <w:trPr>
          <w:trHeight w:val="22"/>
          <w:jc w:val="center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BB6330" w:rsidP="00BB633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34BF1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BB6330" w:rsidP="00BB6330">
            <w:pPr>
              <w:rPr>
                <w:rFonts w:ascii="Arial" w:hAnsi="Arial" w:cs="Arial"/>
                <w:sz w:val="22"/>
                <w:szCs w:val="16"/>
              </w:rPr>
            </w:pPr>
            <w:r w:rsidRPr="00A34BF1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 w:rsidP="00BB633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34BF1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</w:pPr>
    </w:p>
    <w:p w:rsidR="0058236D" w:rsidRDefault="0058236D" w:rsidP="0058236D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58236D" w:rsidRDefault="0058236D" w:rsidP="0058236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Береговая</w:t>
      </w:r>
    </w:p>
    <w:p w:rsidR="0058236D" w:rsidRDefault="0058236D" w:rsidP="0058236D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0+422</w:t>
      </w:r>
    </w:p>
    <w:p w:rsidR="0058236D" w:rsidRDefault="0058236D" w:rsidP="0058236D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8236D" w:rsidRDefault="0058236D" w:rsidP="0058236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42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1476"/>
        <w:gridCol w:w="1477"/>
        <w:gridCol w:w="1394"/>
        <w:gridCol w:w="1394"/>
        <w:gridCol w:w="1394"/>
        <w:gridCol w:w="1394"/>
        <w:gridCol w:w="1394"/>
      </w:tblGrid>
      <w:tr w:rsidR="0058236D" w:rsidTr="001758EE">
        <w:trPr>
          <w:cantSplit/>
          <w:trHeight w:val="28"/>
          <w:tblHeader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78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9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236D" w:rsidTr="001758EE">
        <w:trPr>
          <w:trHeight w:val="28"/>
          <w:tblHeader/>
          <w:jc w:val="center"/>
        </w:trPr>
        <w:tc>
          <w:tcPr>
            <w:tcW w:w="4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7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7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9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8236D" w:rsidTr="001758EE">
        <w:trPr>
          <w:trHeight w:val="28"/>
          <w:tblHeader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8236D" w:rsidTr="001758EE">
        <w:trPr>
          <w:trHeight w:val="28"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</w:tr>
      <w:tr w:rsidR="0058236D" w:rsidTr="001758EE">
        <w:trPr>
          <w:trHeight w:val="28"/>
          <w:jc w:val="center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0+408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58236D" w:rsidRDefault="0058236D" w:rsidP="0058236D">
      <w:pPr>
        <w:pStyle w:val="a3"/>
        <w:rPr>
          <w:rFonts w:eastAsia="MS Mincho"/>
        </w:rPr>
      </w:pPr>
    </w:p>
    <w:p w:rsidR="0058236D" w:rsidRDefault="0058236D" w:rsidP="0058236D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58236D" w:rsidRDefault="0058236D" w:rsidP="0058236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Береговая</w:t>
      </w:r>
    </w:p>
    <w:p w:rsidR="0058236D" w:rsidRDefault="0058236D" w:rsidP="0058236D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0+422</w:t>
      </w:r>
    </w:p>
    <w:p w:rsidR="0058236D" w:rsidRDefault="0058236D" w:rsidP="0058236D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8236D" w:rsidRDefault="0058236D" w:rsidP="0058236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55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32"/>
        <w:gridCol w:w="1514"/>
        <w:gridCol w:w="1548"/>
        <w:gridCol w:w="1536"/>
        <w:gridCol w:w="1785"/>
        <w:gridCol w:w="1749"/>
        <w:gridCol w:w="1786"/>
      </w:tblGrid>
      <w:tr w:rsidR="0058236D" w:rsidTr="001758EE">
        <w:trPr>
          <w:trHeight w:val="23"/>
          <w:tblHeader/>
          <w:jc w:val="center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58236D" w:rsidTr="001758EE">
        <w:trPr>
          <w:trHeight w:val="23"/>
          <w:tblHeader/>
          <w:jc w:val="center"/>
        </w:trPr>
        <w:tc>
          <w:tcPr>
            <w:tcW w:w="63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5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53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58236D" w:rsidTr="001758EE">
        <w:trPr>
          <w:trHeight w:val="23"/>
          <w:tblHeader/>
          <w:jc w:val="center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36D" w:rsidRDefault="0058236D" w:rsidP="001758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58236D" w:rsidTr="001758EE">
        <w:trPr>
          <w:trHeight w:val="23"/>
          <w:jc w:val="center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836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</w:tr>
      <w:tr w:rsidR="0058236D" w:rsidTr="001758EE">
        <w:trPr>
          <w:trHeight w:val="23"/>
          <w:jc w:val="center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</w:tr>
      <w:tr w:rsidR="0058236D" w:rsidTr="001758EE">
        <w:trPr>
          <w:trHeight w:val="23"/>
          <w:jc w:val="center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36D" w:rsidRDefault="0058236D" w:rsidP="001758EE">
            <w:pPr>
              <w:rPr>
                <w:rFonts w:ascii="Arial" w:hAnsi="Arial" w:cs="Arial"/>
              </w:rPr>
            </w:pPr>
          </w:p>
        </w:tc>
      </w:tr>
    </w:tbl>
    <w:p w:rsidR="0058236D" w:rsidRDefault="0058236D" w:rsidP="0058236D">
      <w:pPr>
        <w:pStyle w:val="a3"/>
        <w:rPr>
          <w:rFonts w:eastAsia="MS Mincho"/>
        </w:rPr>
      </w:pPr>
    </w:p>
    <w:p w:rsidR="0058236D" w:rsidRDefault="0058236D" w:rsidP="0058236D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A34BF1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B6330"/>
    <w:rsid w:val="001842E0"/>
    <w:rsid w:val="00215347"/>
    <w:rsid w:val="002B3B11"/>
    <w:rsid w:val="0058236D"/>
    <w:rsid w:val="00A34BF1"/>
    <w:rsid w:val="00BB6330"/>
    <w:rsid w:val="00CF1149"/>
    <w:rsid w:val="00D3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665"/>
    <w:rPr>
      <w:sz w:val="24"/>
      <w:szCs w:val="24"/>
    </w:rPr>
  </w:style>
  <w:style w:type="paragraph" w:styleId="1">
    <w:name w:val="heading 1"/>
    <w:basedOn w:val="a"/>
    <w:next w:val="a"/>
    <w:qFormat/>
    <w:rsid w:val="00D35665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35665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A34BF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A34BF1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58236D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58236D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58236D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2019-06-08T10:09:00Z</dcterms:created>
  <dcterms:modified xsi:type="dcterms:W3CDTF">2019-06-08T10:09:00Z</dcterms:modified>
</cp:coreProperties>
</file>